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2F67" w:rsidRPr="00303CAE" w:rsidRDefault="00022F67" w:rsidP="00022F67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 w:rsidRPr="00303CAE">
        <w:rPr>
          <w:rFonts w:ascii="Times New Roman" w:hAnsi="Times New Roman" w:cs="Times New Roman"/>
          <w:sz w:val="24"/>
          <w:szCs w:val="24"/>
          <w:u w:val="single"/>
        </w:rPr>
        <w:t>Thomas NONEREY</w:t>
      </w:r>
      <w:r w:rsidRPr="00303CAE">
        <w:rPr>
          <w:rFonts w:ascii="Times New Roman" w:hAnsi="Times New Roman" w:cs="Times New Roman"/>
          <w:sz w:val="24"/>
          <w:szCs w:val="24"/>
        </w:rPr>
        <w:t xml:space="preserve">       (fl.1457)</w:t>
      </w:r>
    </w:p>
    <w:p w:rsidR="00022F67" w:rsidRPr="00303CAE" w:rsidRDefault="00022F67" w:rsidP="00022F67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</w:p>
    <w:p w:rsidR="00022F67" w:rsidRPr="00303CAE" w:rsidRDefault="00022F67" w:rsidP="00022F67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</w:p>
    <w:p w:rsidR="00022F67" w:rsidRPr="00303CAE" w:rsidRDefault="00022F67" w:rsidP="00022F67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 w:rsidRPr="00303CAE">
        <w:rPr>
          <w:rFonts w:ascii="Times New Roman" w:hAnsi="Times New Roman" w:cs="Times New Roman"/>
          <w:sz w:val="24"/>
          <w:szCs w:val="24"/>
        </w:rPr>
        <w:t>15 May1457</w:t>
      </w:r>
      <w:r w:rsidRPr="00303CAE">
        <w:rPr>
          <w:rFonts w:ascii="Times New Roman" w:hAnsi="Times New Roman" w:cs="Times New Roman"/>
          <w:sz w:val="24"/>
          <w:szCs w:val="24"/>
        </w:rPr>
        <w:tab/>
        <w:t>Settlement of the action taken by him and others against Richard</w:t>
      </w:r>
    </w:p>
    <w:p w:rsidR="00022F67" w:rsidRPr="00303CAE" w:rsidRDefault="00022F67" w:rsidP="00022F67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 w:rsidRPr="00303CAE">
        <w:rPr>
          <w:rFonts w:ascii="Times New Roman" w:hAnsi="Times New Roman" w:cs="Times New Roman"/>
          <w:sz w:val="24"/>
          <w:szCs w:val="24"/>
        </w:rPr>
        <w:tab/>
        <w:t>Brewester(q.v.) and his wife, Katherine(q.v.), deforciants of 2 messuages,</w:t>
      </w:r>
    </w:p>
    <w:p w:rsidR="00022F67" w:rsidRPr="00303CAE" w:rsidRDefault="00022F67" w:rsidP="00022F67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 w:rsidRPr="00303CAE">
        <w:rPr>
          <w:rFonts w:ascii="Times New Roman" w:hAnsi="Times New Roman" w:cs="Times New Roman"/>
          <w:sz w:val="24"/>
          <w:szCs w:val="24"/>
        </w:rPr>
        <w:tab/>
        <w:t xml:space="preserve">50 acres of land, 16 acres of meadow and 7 acres of pasture in </w:t>
      </w:r>
    </w:p>
    <w:p w:rsidR="00022F67" w:rsidRPr="00303CAE" w:rsidRDefault="00022F67" w:rsidP="00022F67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 w:rsidRPr="00303CAE">
        <w:rPr>
          <w:rFonts w:ascii="Times New Roman" w:hAnsi="Times New Roman" w:cs="Times New Roman"/>
          <w:sz w:val="24"/>
          <w:szCs w:val="24"/>
        </w:rPr>
        <w:tab/>
        <w:t>Stonton Wyville, Leicestershire.</w:t>
      </w:r>
    </w:p>
    <w:p w:rsidR="00022F67" w:rsidRPr="00303CAE" w:rsidRDefault="00022F67" w:rsidP="00022F67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  <w:u w:val="single"/>
        </w:rPr>
      </w:pPr>
      <w:r w:rsidRPr="00303CAE"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303CAE">
          <w:rPr>
            <w:rStyle w:val="Hyperlink"/>
            <w:rFonts w:ascii="Times New Roman" w:hAnsi="Times New Roman" w:cs="Times New Roman"/>
            <w:sz w:val="24"/>
            <w:szCs w:val="24"/>
          </w:rPr>
          <w:t>www.medievalgenealogy.org.uk/fines/abstracts/CP_25_1_126_77.shtml</w:t>
        </w:r>
      </w:hyperlink>
      <w:r w:rsidRPr="00303CAE">
        <w:rPr>
          <w:rFonts w:ascii="Times New Roman" w:hAnsi="Times New Roman" w:cs="Times New Roman"/>
          <w:sz w:val="24"/>
          <w:szCs w:val="24"/>
        </w:rPr>
        <w:t>)</w:t>
      </w:r>
    </w:p>
    <w:p w:rsidR="00022F67" w:rsidRPr="00303CAE" w:rsidRDefault="00022F67" w:rsidP="00022F67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  <w:u w:val="single"/>
        </w:rPr>
      </w:pPr>
    </w:p>
    <w:p w:rsidR="00022F67" w:rsidRPr="00303CAE" w:rsidRDefault="00022F67" w:rsidP="00022F67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  <w:u w:val="single"/>
        </w:rPr>
      </w:pPr>
    </w:p>
    <w:p w:rsidR="00022F67" w:rsidRPr="00303CAE" w:rsidRDefault="00022F67" w:rsidP="00022F67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 w:rsidRPr="00303CAE">
        <w:rPr>
          <w:rFonts w:ascii="Times New Roman" w:hAnsi="Times New Roman" w:cs="Times New Roman"/>
          <w:sz w:val="24"/>
          <w:szCs w:val="24"/>
        </w:rPr>
        <w:t>15 October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2F67" w:rsidRDefault="00022F67" w:rsidP="00564E3C">
      <w:pPr>
        <w:spacing w:after="0" w:line="240" w:lineRule="auto"/>
      </w:pPr>
      <w:r>
        <w:separator/>
      </w:r>
    </w:p>
  </w:endnote>
  <w:endnote w:type="continuationSeparator" w:id="0">
    <w:p w:rsidR="00022F67" w:rsidRDefault="00022F67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022F67">
      <w:rPr>
        <w:rFonts w:ascii="Times New Roman" w:hAnsi="Times New Roman" w:cs="Times New Roman"/>
        <w:noProof/>
        <w:sz w:val="24"/>
        <w:szCs w:val="24"/>
      </w:rPr>
      <w:t>15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2F67" w:rsidRDefault="00022F67" w:rsidP="00564E3C">
      <w:pPr>
        <w:spacing w:after="0" w:line="240" w:lineRule="auto"/>
      </w:pPr>
      <w:r>
        <w:separator/>
      </w:r>
    </w:p>
  </w:footnote>
  <w:footnote w:type="continuationSeparator" w:id="0">
    <w:p w:rsidR="00022F67" w:rsidRDefault="00022F67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F67"/>
    <w:rsid w:val="00022F67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7AFEEB3-1727-410A-9DC8-1E92D1107E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022F6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126_77.s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68</Words>
  <Characters>393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2015-11-15T19:04:00Z</dcterms:created>
  <dcterms:modified xsi:type="dcterms:W3CDTF">2015-11-15T19:04:00Z</dcterms:modified>
</cp:coreProperties>
</file>